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3F209D">
        <w:rPr>
          <w:rFonts w:ascii="Arial" w:hAnsi="Arial" w:cs="Arial"/>
          <w:b/>
          <w:caps/>
          <w:sz w:val="28"/>
          <w:szCs w:val="28"/>
        </w:rPr>
        <w:t>507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3F209D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3F209D">
              <w:rPr>
                <w:rFonts w:ascii="Arial" w:hAnsi="Arial" w:cs="Arial"/>
                <w:sz w:val="20"/>
                <w:szCs w:val="20"/>
              </w:rPr>
              <w:t>À EDP, solicitando a troca de poste de madeira localizado na Rua Yolanda Bonelli Losano, em frente ao nº 179, no Jardim Nova Esperança, em Jacareí.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3F209D" w:rsidRPr="003F209D">
        <w:rPr>
          <w:rFonts w:ascii="Arial" w:hAnsi="Arial" w:cs="Arial"/>
        </w:rPr>
        <w:t>à EDP solicitando a troca de poste de madeira localizado na Rua Yolanda Bonelli Losano, em frente ao nº 179, no Jardim Nova Esperança, em Jacareí.</w:t>
      </w:r>
    </w:p>
    <w:p w:rsidR="003F209D" w:rsidRPr="00691CF5" w:rsidRDefault="003F209D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Anexamos fotos do local.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3F209D">
        <w:rPr>
          <w:rFonts w:ascii="Arial" w:hAnsi="Arial" w:cs="Arial"/>
        </w:rPr>
        <w:t>dessa concessionária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550D55" w:rsidRDefault="00550D5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F209D">
        <w:rPr>
          <w:rFonts w:ascii="Arial" w:hAnsi="Arial" w:cs="Arial"/>
        </w:rPr>
        <w:t xml:space="preserve">2 de dezembro </w:t>
      </w:r>
      <w:r w:rsidR="00392958">
        <w:rPr>
          <w:rFonts w:ascii="Arial" w:hAnsi="Arial" w:cs="Arial"/>
        </w:rPr>
        <w:t>de 20</w:t>
      </w:r>
      <w:r w:rsidR="009A57D6">
        <w:rPr>
          <w:rFonts w:ascii="Arial" w:hAnsi="Arial" w:cs="Arial"/>
        </w:rPr>
        <w:t>20</w:t>
      </w:r>
      <w:r w:rsidR="00550D55">
        <w:rPr>
          <w:rFonts w:ascii="Arial" w:hAnsi="Arial" w:cs="Arial"/>
        </w:rPr>
        <w:t>.</w:t>
      </w: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F209D" w:rsidRPr="001A1E93" w:rsidRDefault="003F209D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3F209D" w:rsidRPr="001A1E93" w:rsidRDefault="003F209D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3F209D" w:rsidRDefault="003F209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01864" w:rsidRDefault="003F209D" w:rsidP="003F209D">
      <w:pPr>
        <w:ind w:left="-1134" w:right="-284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inline distT="0" distB="0" distL="0" distR="0" wp14:anchorId="2F4060CA">
            <wp:extent cx="3962400" cy="528066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528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209D" w:rsidRPr="003F209D" w:rsidRDefault="003F209D" w:rsidP="003F209D">
      <w:pPr>
        <w:ind w:left="-1134" w:right="-284"/>
        <w:jc w:val="center"/>
        <w:rPr>
          <w:rFonts w:ascii="Arial" w:hAnsi="Arial" w:cs="Arial"/>
          <w:sz w:val="6"/>
          <w:szCs w:val="6"/>
        </w:rPr>
      </w:pPr>
    </w:p>
    <w:p w:rsidR="003F209D" w:rsidRPr="001A5778" w:rsidRDefault="003F209D" w:rsidP="003F209D">
      <w:pPr>
        <w:ind w:left="-1134" w:right="-284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2263C3CE">
            <wp:extent cx="3421380" cy="2567940"/>
            <wp:effectExtent l="0" t="0" r="7620" b="381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80" cy="2567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51795533">
            <wp:extent cx="3421380" cy="2567940"/>
            <wp:effectExtent l="0" t="0" r="7620" b="381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80" cy="2567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F209D" w:rsidRPr="001A5778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B14" w:rsidRDefault="00EB6B14">
      <w:r>
        <w:separator/>
      </w:r>
    </w:p>
  </w:endnote>
  <w:endnote w:type="continuationSeparator" w:id="0">
    <w:p w:rsidR="00EB6B14" w:rsidRDefault="00EB6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B14" w:rsidRDefault="00EB6B14">
      <w:r>
        <w:separator/>
      </w:r>
    </w:p>
  </w:footnote>
  <w:footnote w:type="continuationSeparator" w:id="0">
    <w:p w:rsidR="00EB6B14" w:rsidRDefault="00EB6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3F209D">
      <w:rPr>
        <w:rFonts w:ascii="Arial" w:hAnsi="Arial" w:cs="Arial"/>
        <w:b/>
        <w:sz w:val="20"/>
        <w:szCs w:val="20"/>
        <w:u w:val="single"/>
      </w:rPr>
      <w:t>507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D6081C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81C">
      <w:rPr>
        <w:rFonts w:ascii="Arial" w:hAnsi="Arial" w:cs="Arial"/>
        <w:b/>
        <w:sz w:val="20"/>
        <w:szCs w:val="20"/>
        <w:u w:val="single"/>
      </w:rPr>
      <w:t>– Vereador</w:t>
    </w:r>
    <w:r w:rsidR="003F209D">
      <w:rPr>
        <w:rFonts w:ascii="Arial" w:hAnsi="Arial" w:cs="Arial"/>
        <w:b/>
        <w:sz w:val="20"/>
        <w:szCs w:val="20"/>
        <w:u w:val="single"/>
      </w:rPr>
      <w:t xml:space="preserve"> Valmir do Parque Meia Lua</w:t>
    </w:r>
    <w:r w:rsidR="00D6081C">
      <w:rPr>
        <w:rFonts w:ascii="Arial" w:hAnsi="Arial" w:cs="Arial"/>
        <w:b/>
        <w:sz w:val="20"/>
        <w:szCs w:val="20"/>
        <w:u w:val="single"/>
      </w:rPr>
      <w:t xml:space="preserve"> 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F209D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F209D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24FD3"/>
    <w:rsid w:val="00056288"/>
    <w:rsid w:val="00094490"/>
    <w:rsid w:val="000958D5"/>
    <w:rsid w:val="00097CAE"/>
    <w:rsid w:val="000D4B7D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2958"/>
    <w:rsid w:val="00397FF3"/>
    <w:rsid w:val="003A77BE"/>
    <w:rsid w:val="003E188F"/>
    <w:rsid w:val="003F209D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B6AC2"/>
    <w:rsid w:val="007D39FD"/>
    <w:rsid w:val="007E3F69"/>
    <w:rsid w:val="007F75CA"/>
    <w:rsid w:val="0080197E"/>
    <w:rsid w:val="00802BB2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145D"/>
    <w:rsid w:val="008D5256"/>
    <w:rsid w:val="00922964"/>
    <w:rsid w:val="009768E6"/>
    <w:rsid w:val="009A2ABD"/>
    <w:rsid w:val="009A57D6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081C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4162"/>
    <w:rsid w:val="00EB04D6"/>
    <w:rsid w:val="00EB6B14"/>
    <w:rsid w:val="00ED2065"/>
    <w:rsid w:val="00EE7C16"/>
    <w:rsid w:val="00EF5F71"/>
    <w:rsid w:val="00EF72C2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A2EB0-5051-4A35-BD1E-77467934B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2</Pages>
  <Words>121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2020-11-30T17:14:00Z</dcterms:created>
  <dcterms:modified xsi:type="dcterms:W3CDTF">2020-11-30T17:18:00Z</dcterms:modified>
</cp:coreProperties>
</file>